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D81EEF" w14:textId="75AC779C" w:rsidR="007040DD" w:rsidRDefault="007040DD" w:rsidP="007040D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WHYTE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fl.1486)</w:t>
      </w:r>
    </w:p>
    <w:p w14:paraId="60008580" w14:textId="77777777" w:rsidR="007040DD" w:rsidRDefault="007040DD" w:rsidP="007040DD">
      <w:pPr>
        <w:pStyle w:val="NoSpacing"/>
        <w:rPr>
          <w:rFonts w:cs="Times New Roman"/>
          <w:szCs w:val="24"/>
        </w:rPr>
      </w:pPr>
    </w:p>
    <w:p w14:paraId="37CD8A84" w14:textId="77777777" w:rsidR="007040DD" w:rsidRDefault="007040DD" w:rsidP="007040DD">
      <w:pPr>
        <w:pStyle w:val="NoSpacing"/>
        <w:rPr>
          <w:rFonts w:cs="Times New Roman"/>
          <w:szCs w:val="24"/>
        </w:rPr>
      </w:pPr>
    </w:p>
    <w:p w14:paraId="51016D82" w14:textId="0D80BE75" w:rsidR="007040DD" w:rsidRDefault="007040DD" w:rsidP="007040D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25 Oct.1486</w:t>
      </w:r>
      <w:r>
        <w:rPr>
          <w:rFonts w:cs="Times New Roman"/>
          <w:szCs w:val="24"/>
        </w:rPr>
        <w:tab/>
        <w:t xml:space="preserve">John Bere of London, merchant(q.v.), was pardoned for not appearing to answer </w:t>
      </w:r>
    </w:p>
    <w:p w14:paraId="47DF18AB" w14:textId="77777777" w:rsidR="007040DD" w:rsidRDefault="007040DD" w:rsidP="007040D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him touching a plea of trespass.     </w:t>
      </w:r>
      <w:r>
        <w:rPr>
          <w:rFonts w:cs="Times New Roman"/>
          <w:szCs w:val="24"/>
        </w:rPr>
        <w:t>(C.P.R. 1485-96 p.136)</w:t>
      </w:r>
    </w:p>
    <w:p w14:paraId="54C23568" w14:textId="77777777" w:rsidR="007040DD" w:rsidRDefault="007040DD" w:rsidP="007040DD">
      <w:pPr>
        <w:pStyle w:val="NoSpacing"/>
        <w:rPr>
          <w:rFonts w:cs="Times New Roman"/>
          <w:szCs w:val="24"/>
        </w:rPr>
      </w:pPr>
    </w:p>
    <w:p w14:paraId="3987B617" w14:textId="77777777" w:rsidR="007040DD" w:rsidRDefault="007040DD" w:rsidP="007040DD">
      <w:pPr>
        <w:pStyle w:val="NoSpacing"/>
        <w:rPr>
          <w:rFonts w:cs="Times New Roman"/>
          <w:szCs w:val="24"/>
        </w:rPr>
      </w:pPr>
    </w:p>
    <w:p w14:paraId="26616BFF" w14:textId="77777777" w:rsidR="007040DD" w:rsidRDefault="007040DD" w:rsidP="007040D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October 2024</w:t>
      </w:r>
    </w:p>
    <w:p w14:paraId="5882006B" w14:textId="0278CEBC" w:rsidR="007040DD" w:rsidRPr="007040DD" w:rsidRDefault="007040DD" w:rsidP="007040DD">
      <w:pPr>
        <w:pStyle w:val="NoSpacing"/>
        <w:rPr>
          <w:rFonts w:cs="Times New Roman"/>
          <w:szCs w:val="24"/>
        </w:rPr>
      </w:pPr>
    </w:p>
    <w:p w14:paraId="74DA16BD" w14:textId="77777777" w:rsidR="007040DD" w:rsidRPr="007040DD" w:rsidRDefault="007040DD" w:rsidP="007040DD">
      <w:pPr>
        <w:pStyle w:val="NoSpacing"/>
        <w:rPr>
          <w:rFonts w:cs="Times New Roman"/>
          <w:szCs w:val="24"/>
        </w:rPr>
      </w:pPr>
    </w:p>
    <w:p w14:paraId="02095A73" w14:textId="77777777" w:rsidR="004E1A85" w:rsidRPr="004E1A85" w:rsidRDefault="004E1A85" w:rsidP="009139A6">
      <w:pPr>
        <w:pStyle w:val="NoSpacing"/>
        <w:rPr>
          <w:rFonts w:cs="Times New Roman"/>
          <w:szCs w:val="24"/>
        </w:rPr>
      </w:pPr>
    </w:p>
    <w:sectPr w:rsidR="004E1A85" w:rsidRPr="004E1A8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AF9C30" w14:textId="77777777" w:rsidR="004E1A85" w:rsidRDefault="004E1A85" w:rsidP="009139A6">
      <w:r>
        <w:separator/>
      </w:r>
    </w:p>
  </w:endnote>
  <w:endnote w:type="continuationSeparator" w:id="0">
    <w:p w14:paraId="09E17511" w14:textId="77777777" w:rsidR="004E1A85" w:rsidRDefault="004E1A8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4CF5F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06EFC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5696A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F21814" w14:textId="77777777" w:rsidR="004E1A85" w:rsidRDefault="004E1A85" w:rsidP="009139A6">
      <w:r>
        <w:separator/>
      </w:r>
    </w:p>
  </w:footnote>
  <w:footnote w:type="continuationSeparator" w:id="0">
    <w:p w14:paraId="69F042DD" w14:textId="77777777" w:rsidR="004E1A85" w:rsidRDefault="004E1A8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AB9E9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4ECF3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2C80D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1A85"/>
    <w:rsid w:val="000666E0"/>
    <w:rsid w:val="002510B7"/>
    <w:rsid w:val="00270799"/>
    <w:rsid w:val="004E1A85"/>
    <w:rsid w:val="005C130B"/>
    <w:rsid w:val="00604F30"/>
    <w:rsid w:val="007040DD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  <w:rsid w:val="00FF2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51418B"/>
  <w15:chartTrackingRefBased/>
  <w15:docId w15:val="{93848A07-CA04-4B34-BA79-4A5D3149F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66</TotalTime>
  <Pages>1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2024-10-12T08:00:00Z</dcterms:created>
  <dcterms:modified xsi:type="dcterms:W3CDTF">2024-10-12T09:08:00Z</dcterms:modified>
</cp:coreProperties>
</file>